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134" w:rsidRDefault="00093134" w:rsidP="000931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BAYLLY</w:t>
      </w:r>
      <w:r>
        <w:rPr>
          <w:rFonts w:ascii="Times New Roman" w:hAnsi="Times New Roman" w:cs="Times New Roman"/>
          <w:sz w:val="24"/>
          <w:szCs w:val="24"/>
        </w:rPr>
        <w:t xml:space="preserve">      (b.ca.1372)</w:t>
      </w:r>
    </w:p>
    <w:p w:rsidR="00093134" w:rsidRDefault="00093134" w:rsidP="000931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Childrey, Berkshire.</w:t>
      </w:r>
    </w:p>
    <w:p w:rsidR="00093134" w:rsidRDefault="00093134" w:rsidP="000931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3134" w:rsidRDefault="00093134" w:rsidP="000931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3134" w:rsidRDefault="00093134" w:rsidP="000931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Aug.1401</w:t>
      </w:r>
      <w:r>
        <w:rPr>
          <w:rFonts w:ascii="Times New Roman" w:hAnsi="Times New Roman" w:cs="Times New Roman"/>
          <w:sz w:val="24"/>
          <w:szCs w:val="24"/>
        </w:rPr>
        <w:tab/>
        <w:t>He was seised and enfeoffed of a tenement in Childrey and the seisin was</w:t>
      </w:r>
    </w:p>
    <w:p w:rsidR="00093134" w:rsidRDefault="00093134" w:rsidP="000931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delivered by the rector of the church immediately after he had baptised</w:t>
      </w:r>
    </w:p>
    <w:p w:rsidR="00093134" w:rsidRDefault="00093134" w:rsidP="000931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Sibyl Chidrey(q.v.).</w:t>
      </w:r>
    </w:p>
    <w:p w:rsidR="00093134" w:rsidRDefault="00093134" w:rsidP="000931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44AF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eCIPM 21-146)</w:t>
      </w:r>
    </w:p>
    <w:p w:rsidR="00093134" w:rsidRDefault="00093134" w:rsidP="000931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Apr.1418</w:t>
      </w:r>
      <w:r>
        <w:rPr>
          <w:rFonts w:ascii="Times New Roman" w:hAnsi="Times New Roman" w:cs="Times New Roman"/>
          <w:sz w:val="24"/>
          <w:szCs w:val="24"/>
        </w:rPr>
        <w:tab/>
        <w:t>He was present at the inquisition held in Grandpont, Berkshire, to prove</w:t>
      </w:r>
    </w:p>
    <w:p w:rsidR="00093134" w:rsidRDefault="00093134" w:rsidP="000931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age of Sibyl Childrey(q.v.).  He remembered her birth for the above</w:t>
      </w:r>
    </w:p>
    <w:p w:rsidR="00093134" w:rsidRDefault="00093134" w:rsidP="000931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reason.  (ibid.)</w:t>
      </w:r>
    </w:p>
    <w:p w:rsidR="00093134" w:rsidRDefault="00093134" w:rsidP="000931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3134" w:rsidRDefault="00093134" w:rsidP="000931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3134" w:rsidRDefault="00093134" w:rsidP="000931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134" w:rsidRDefault="00093134" w:rsidP="00564E3C">
      <w:pPr>
        <w:spacing w:after="0" w:line="240" w:lineRule="auto"/>
      </w:pPr>
      <w:r>
        <w:separator/>
      </w:r>
    </w:p>
  </w:endnote>
  <w:endnote w:type="continuationSeparator" w:id="0">
    <w:p w:rsidR="00093134" w:rsidRDefault="0009313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93134">
      <w:rPr>
        <w:rFonts w:ascii="Times New Roman" w:hAnsi="Times New Roman" w:cs="Times New Roman"/>
        <w:noProof/>
        <w:sz w:val="24"/>
        <w:szCs w:val="24"/>
      </w:rPr>
      <w:t>18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134" w:rsidRDefault="00093134" w:rsidP="00564E3C">
      <w:pPr>
        <w:spacing w:after="0" w:line="240" w:lineRule="auto"/>
      </w:pPr>
      <w:r>
        <w:separator/>
      </w:r>
    </w:p>
  </w:footnote>
  <w:footnote w:type="continuationSeparator" w:id="0">
    <w:p w:rsidR="00093134" w:rsidRDefault="0009313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34"/>
    <w:rsid w:val="00093134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570CD8-D130-47A5-AEA7-8DDBB8A3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931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2015-12-18T22:30:00Z</dcterms:created>
  <dcterms:modified xsi:type="dcterms:W3CDTF">2015-12-18T22:31:00Z</dcterms:modified>
</cp:coreProperties>
</file>